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Richard OSGODBY</w:t>
      </w:r>
      <w:r>
        <w:rPr>
          <w:rFonts w:ascii="Noteworthy Light"/>
          <w:sz w:val="24"/>
          <w:szCs w:val="24"/>
        </w:rPr>
        <w:t xml:space="preserve">      (fl.1453)</w:t>
      </w: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Paten maker.</w:t>
      </w:r>
      <w:proofErr w:type="gramEnd"/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E1A00" w:rsidRDefault="003E1A00" w:rsidP="003E1A00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00" w:rsidRDefault="003E1A00" w:rsidP="00920DE3">
      <w:pPr>
        <w:spacing w:after="0" w:line="240" w:lineRule="auto"/>
      </w:pPr>
      <w:r>
        <w:separator/>
      </w:r>
    </w:p>
  </w:endnote>
  <w:endnote w:type="continuationSeparator" w:id="0">
    <w:p w:rsidR="003E1A00" w:rsidRDefault="003E1A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00" w:rsidRDefault="003E1A00" w:rsidP="00920DE3">
      <w:pPr>
        <w:spacing w:after="0" w:line="240" w:lineRule="auto"/>
      </w:pPr>
      <w:r>
        <w:separator/>
      </w:r>
    </w:p>
  </w:footnote>
  <w:footnote w:type="continuationSeparator" w:id="0">
    <w:p w:rsidR="003E1A00" w:rsidRDefault="003E1A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A00"/>
    <w:rsid w:val="00120749"/>
    <w:rsid w:val="003E1A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E1A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E1A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2014-04-18T21:02:00Z</dcterms:created>
  <dcterms:modified xsi:type="dcterms:W3CDTF">2014-04-18T21:03:00Z</dcterms:modified>
</cp:coreProperties>
</file>